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3152E6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A71A2D">
        <w:rPr>
          <w:rFonts w:ascii="Ubuntu" w:hAnsi="Ubuntu" w:cs="Arial"/>
          <w:color w:val="auto"/>
          <w:lang w:val="es-ES"/>
        </w:rPr>
        <w:t xml:space="preserve">Puede cumplimentar el mismo, accediendo a través del siguiente enlace y cargar el </w:t>
      </w:r>
      <w:proofErr w:type="spellStart"/>
      <w:r w:rsidRPr="00A71A2D">
        <w:rPr>
          <w:rFonts w:ascii="Ubuntu" w:hAnsi="Ubuntu" w:cs="Arial"/>
          <w:color w:val="auto"/>
          <w:lang w:val="es-ES"/>
        </w:rPr>
        <w:t>xml</w:t>
      </w:r>
      <w:proofErr w:type="spellEnd"/>
      <w:r w:rsidRPr="00A71A2D">
        <w:rPr>
          <w:rFonts w:ascii="Ubuntu" w:hAnsi="Ubuntu" w:cs="Arial"/>
          <w:color w:val="auto"/>
          <w:lang w:val="es-ES"/>
        </w:rPr>
        <w:t xml:space="preserve"> facilitado para ello</w:t>
      </w:r>
      <w:r w:rsidR="004D2782">
        <w:rPr>
          <w:rFonts w:ascii="Ubuntu" w:hAnsi="Ubuntu" w:cs="Arial"/>
          <w:color w:val="auto"/>
          <w:lang w:val="es-ES"/>
        </w:rPr>
        <w:t>.</w:t>
      </w:r>
      <w:r w:rsidR="004D2782" w:rsidRPr="003152E6">
        <w:rPr>
          <w:rFonts w:ascii="Ubuntu" w:hAnsi="Ubuntu" w:cs="Arial"/>
          <w:color w:val="auto"/>
          <w:lang w:val="es-ES"/>
        </w:rPr>
        <w:t xml:space="preserve"> </w:t>
      </w:r>
    </w:p>
    <w:p w:rsidR="00B808D0" w:rsidRPr="003152E6" w:rsidRDefault="00B808D0" w:rsidP="00B808D0">
      <w:pPr>
        <w:pStyle w:val="Prrafodelista"/>
        <w:rPr>
          <w:rFonts w:ascii="Ubuntu" w:hAnsi="Ubuntu" w:cs="Arial"/>
          <w:color w:val="auto"/>
          <w:lang w:val="es-ES"/>
        </w:rPr>
      </w:pP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sectPr w:rsidR="00B808D0" w:rsidRPr="00A71A2D" w:rsidSect="00144CF0">
      <w:headerReference w:type="default" r:id="rId7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6A" w:rsidRPr="00E11042" w:rsidRDefault="00B808D0" w:rsidP="009D676A">
    <w:pPr>
      <w:pStyle w:val="Encabezado"/>
      <w:tabs>
        <w:tab w:val="clear" w:pos="4252"/>
        <w:tab w:val="clear" w:pos="8504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30D67">
      <w:t xml:space="preserve">                                                                   </w:t>
    </w:r>
    <w:r w:rsidR="00F30D67" w:rsidRPr="009C74A9">
      <w:rPr>
        <w:b/>
      </w:rPr>
      <w:t xml:space="preserve"> </w:t>
    </w:r>
    <w:r w:rsidR="00F30D67" w:rsidRPr="009C74A9">
      <w:rPr>
        <w:rFonts w:ascii="Ubuntu" w:hAnsi="Ubuntu"/>
        <w:b/>
        <w:sz w:val="20"/>
        <w:szCs w:val="20"/>
      </w:rPr>
      <w:t xml:space="preserve">EXPEDIENTE </w:t>
    </w:r>
    <w:r w:rsidR="00B62678">
      <w:rPr>
        <w:rFonts w:ascii="Ubuntu" w:hAnsi="Ubuntu"/>
        <w:b/>
        <w:noProof/>
        <w:sz w:val="20"/>
        <w:szCs w:val="20"/>
      </w:rPr>
      <w:t>2022-002-01</w:t>
    </w:r>
    <w:r w:rsidR="009C74A9" w:rsidRPr="009C74A9">
      <w:rPr>
        <w:rFonts w:ascii="Ubuntu" w:hAnsi="Ubuntu"/>
        <w:b/>
        <w:noProof/>
        <w:sz w:val="20"/>
        <w:szCs w:val="20"/>
      </w:rPr>
      <w:t>1</w:t>
    </w:r>
  </w:p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2.75pt;height:14.25pt" o:bullet="t">
        <v:imagedata r:id="rId1" o:title="Nota"/>
      </v:shape>
    </w:pict>
  </w:numPicBullet>
  <w:numPicBullet w:numPicBulletId="1">
    <w:pict>
      <v:shape id="_x0000_i1044" type="#_x0000_t75" style="width:12.75pt;height:9pt" o:bullet="t">
        <v:imagedata r:id="rId2" o:title="carpeta"/>
      </v:shape>
    </w:pict>
  </w:numPicBullet>
  <w:numPicBullet w:numPicBulletId="2">
    <w:pict>
      <v:shape id="_x0000_i1045" type="#_x0000_t75" style="width:12.75pt;height:12.75pt" o:bullet="t">
        <v:imagedata r:id="rId3" o:title="_CLIP08"/>
      </v:shape>
    </w:pict>
  </w:numPicBullet>
  <w:numPicBullet w:numPicBulletId="3">
    <w:pict>
      <v:shape id="_x0000_i1046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07059"/>
    <w:rsid w:val="0001083E"/>
    <w:rsid w:val="00016387"/>
    <w:rsid w:val="0004175C"/>
    <w:rsid w:val="0006043C"/>
    <w:rsid w:val="000914DF"/>
    <w:rsid w:val="000A5792"/>
    <w:rsid w:val="000C44C5"/>
    <w:rsid w:val="000F20C4"/>
    <w:rsid w:val="00124A82"/>
    <w:rsid w:val="00125051"/>
    <w:rsid w:val="00144CF0"/>
    <w:rsid w:val="001C367A"/>
    <w:rsid w:val="001C6E5F"/>
    <w:rsid w:val="001F0FAE"/>
    <w:rsid w:val="00256447"/>
    <w:rsid w:val="0029272B"/>
    <w:rsid w:val="00293065"/>
    <w:rsid w:val="002C5A7A"/>
    <w:rsid w:val="00333546"/>
    <w:rsid w:val="00341C08"/>
    <w:rsid w:val="003533DB"/>
    <w:rsid w:val="00354C06"/>
    <w:rsid w:val="00376F33"/>
    <w:rsid w:val="003B6BD1"/>
    <w:rsid w:val="003E7100"/>
    <w:rsid w:val="00414831"/>
    <w:rsid w:val="004706BB"/>
    <w:rsid w:val="004B34EC"/>
    <w:rsid w:val="004C3CF2"/>
    <w:rsid w:val="004D2782"/>
    <w:rsid w:val="005B7B4F"/>
    <w:rsid w:val="005E007D"/>
    <w:rsid w:val="006230CD"/>
    <w:rsid w:val="00626811"/>
    <w:rsid w:val="00651140"/>
    <w:rsid w:val="00663546"/>
    <w:rsid w:val="00673989"/>
    <w:rsid w:val="0075376A"/>
    <w:rsid w:val="007E171D"/>
    <w:rsid w:val="0080239E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9C74A9"/>
    <w:rsid w:val="009D676A"/>
    <w:rsid w:val="00A20C02"/>
    <w:rsid w:val="00A4172C"/>
    <w:rsid w:val="00A8375A"/>
    <w:rsid w:val="00AB7737"/>
    <w:rsid w:val="00B56125"/>
    <w:rsid w:val="00B62678"/>
    <w:rsid w:val="00B808D0"/>
    <w:rsid w:val="00BA4284"/>
    <w:rsid w:val="00BB5F3A"/>
    <w:rsid w:val="00C01F38"/>
    <w:rsid w:val="00CE5709"/>
    <w:rsid w:val="00D274CD"/>
    <w:rsid w:val="00DC3A5B"/>
    <w:rsid w:val="00E039C2"/>
    <w:rsid w:val="00E72C60"/>
    <w:rsid w:val="00EB1383"/>
    <w:rsid w:val="00EB3273"/>
    <w:rsid w:val="00F30D67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link w:val="EncabezadoCar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9D676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D55WCX7TAH37-151-1150</_dlc_DocId>
    <_dlc_DocIdUrl xmlns="92d84fca-0ec9-4bd1-bf0f-9cd618bc4a3d">
      <Url>http://proyectosmm.mutuamontanesa.local/comprasmm/_layouts/DocIdRedir.aspx?ID=D55WCX7TAH37-151-1150</Url>
      <Description>D55WCX7TAH37-151-1150</Description>
    </_dlc_DocIdUrl>
  </documentManagement>
</p:properties>
</file>

<file path=customXml/itemProps1.xml><?xml version="1.0" encoding="utf-8"?>
<ds:datastoreItem xmlns:ds="http://schemas.openxmlformats.org/officeDocument/2006/customXml" ds:itemID="{F3D0AED3-66EA-48F8-B321-144543D100B3}"/>
</file>

<file path=customXml/itemProps2.xml><?xml version="1.0" encoding="utf-8"?>
<ds:datastoreItem xmlns:ds="http://schemas.openxmlformats.org/officeDocument/2006/customXml" ds:itemID="{4F895556-7C38-40ED-91F7-EB299386E6AF}"/>
</file>

<file path=customXml/itemProps3.xml><?xml version="1.0" encoding="utf-8"?>
<ds:datastoreItem xmlns:ds="http://schemas.openxmlformats.org/officeDocument/2006/customXml" ds:itemID="{D1872E96-A321-4D21-88AF-E2D18C28C69A}"/>
</file>

<file path=customXml/itemProps4.xml><?xml version="1.0" encoding="utf-8"?>
<ds:datastoreItem xmlns:ds="http://schemas.openxmlformats.org/officeDocument/2006/customXml" ds:itemID="{81B15BC9-5911-4196-BBB9-B9BF883691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50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</dc:creator>
  <cp:lastModifiedBy>MM</cp:lastModifiedBy>
  <cp:revision>4</cp:revision>
  <cp:lastPrinted>2007-05-25T12:16:00Z</cp:lastPrinted>
  <dcterms:created xsi:type="dcterms:W3CDTF">2021-12-29T12:09:00Z</dcterms:created>
  <dcterms:modified xsi:type="dcterms:W3CDTF">2022-02-19T11:39:00Z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b3d97dd7-6d5a-49b4-b4f6-782044fe6a5c</vt:lpwstr>
  </property>
  <property fmtid="{D5CDD505-2E9C-101B-9397-08002B2CF9AE}" pid="3" name="ContentTypeId">
    <vt:lpwstr>0x0101004AF95BCE5B083F41879D8CB7F71A3462</vt:lpwstr>
  </property>
</Properties>
</file>